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2A1E6317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>
        <w:tab/>
      </w:r>
      <w:r w:rsidR="00BE0ABE" w:rsidRPr="00BE0AB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R4-2501743</w:t>
      </w:r>
    </w:p>
    <w:p w14:paraId="3E76CB77" w14:textId="77777777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Greece, 17th – 21st February 2025</w:t>
      </w:r>
    </w:p>
    <w:bookmarkEnd w:id="0"/>
    <w:bookmarkEnd w:id="1"/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F04BC69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Comparison and Alignment 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0000459" w14:textId="1762556D" w:rsidR="00C345A6" w:rsidRDefault="005827DE" w:rsidP="00C345A6">
      <w:r>
        <w:t>S</w:t>
      </w:r>
      <w:r w:rsidR="00BF6D07">
        <w:t xml:space="preserve">imulation </w:t>
      </w:r>
      <w:r w:rsidR="000E20EA">
        <w:t xml:space="preserve">results </w:t>
      </w:r>
      <w:r w:rsidR="00BF6D07">
        <w:t xml:space="preserve">have been provided </w:t>
      </w:r>
      <w:r>
        <w:t xml:space="preserve">to RAN4#114 </w:t>
      </w:r>
      <w:r w:rsidR="00BF6D07">
        <w:t xml:space="preserve">based on agreements in </w:t>
      </w:r>
      <w:r w:rsidR="002E5AF2">
        <w:t xml:space="preserve">the </w:t>
      </w:r>
      <w:r w:rsidR="00BF6D07">
        <w:t>way forward</w:t>
      </w:r>
      <w:r w:rsidR="00BF6D07" w:rsidRPr="00BF6D07">
        <w:t xml:space="preserve"> from RAN4#113[1].</w:t>
      </w:r>
      <w:r w:rsidR="00C345A6" w:rsidRPr="00C345A6">
        <w:t xml:space="preserve"> </w:t>
      </w:r>
      <w:r>
        <w:t>During RAN4#114</w:t>
      </w:r>
      <w:r w:rsidR="00464ED9">
        <w:t>,</w:t>
      </w:r>
      <w:r>
        <w:t xml:space="preserve"> </w:t>
      </w:r>
      <w:r w:rsidR="000E631B">
        <w:t xml:space="preserve">where numerical values have been </w:t>
      </w:r>
      <w:r w:rsidR="00CE6E41">
        <w:t>submitted</w:t>
      </w:r>
      <w:r w:rsidR="000E631B">
        <w:t xml:space="preserve"> by companies, </w:t>
      </w:r>
      <w:r>
        <w:t>r</w:t>
      </w:r>
      <w:r w:rsidR="00C345A6">
        <w:t>esults were collected using Excel spreadsheets</w:t>
      </w:r>
      <w:r w:rsidR="00C345A6" w:rsidRPr="00F718D0">
        <w:t xml:space="preserve">. </w:t>
      </w:r>
      <w:r w:rsidR="00464ED9">
        <w:t>This contribution</w:t>
      </w:r>
      <w:r w:rsidR="00B31D5E">
        <w:t xml:space="preserve"> captures simulation results</w:t>
      </w:r>
      <w:r w:rsidR="008D1165">
        <w:t xml:space="preserve"> </w:t>
      </w:r>
      <w:r w:rsidR="00122476">
        <w:t>in</w:t>
      </w:r>
      <w:r w:rsidR="00454D94">
        <w:t xml:space="preserve"> spreadsheets provided in zip file with this </w:t>
      </w:r>
      <w:r w:rsidR="00AB7533">
        <w:t>contribution</w:t>
      </w:r>
      <w:r w:rsidR="00454D94">
        <w:t>.</w:t>
      </w:r>
    </w:p>
    <w:p w14:paraId="5EC12B7B" w14:textId="3273EC3F" w:rsidR="00AB28B3" w:rsidRDefault="00D66DC2" w:rsidP="00AB28B3">
      <w:r>
        <w:t>Following E</w:t>
      </w:r>
      <w:r w:rsidR="00AB28B3">
        <w:t xml:space="preserve">xcel spreadsheets were </w:t>
      </w:r>
      <w:r w:rsidR="00F1339A">
        <w:t>updated with provided simulation contributions</w:t>
      </w:r>
      <w:r w:rsidR="00AB28B3">
        <w:t xml:space="preserve"> </w:t>
      </w:r>
      <w:r w:rsidR="00684FDF">
        <w:t>during RAN4#114</w:t>
      </w:r>
      <w:r w:rsidR="00F5500C">
        <w:t xml:space="preserve">, per </w:t>
      </w:r>
      <w:r w:rsidR="00F5500C">
        <w:rPr>
          <w:lang w:eastAsia="ja-JP"/>
        </w:rPr>
        <w:t>Channel Model Configuration option in Section 2.4 in</w:t>
      </w:r>
      <w:r w:rsidR="00AB28B3">
        <w:t xml:space="preserve"> </w:t>
      </w:r>
      <w:r w:rsidR="00F5500C" w:rsidRPr="00BF6D07">
        <w:t>[1]</w:t>
      </w:r>
      <w:r w:rsidR="00F84CF6">
        <w:t>:</w:t>
      </w:r>
    </w:p>
    <w:p w14:paraId="33ADF666" w14:textId="7158642C" w:rsidR="00AB28B3" w:rsidRPr="00AB7533" w:rsidRDefault="00AB28B3" w:rsidP="00AB28B3">
      <w:r w:rsidRPr="00AB7533">
        <w:t>-</w:t>
      </w:r>
      <w:r w:rsidRPr="00AB7533">
        <w:tab/>
      </w:r>
      <w:r w:rsidR="00A62304" w:rsidRPr="00AB7533">
        <w:t xml:space="preserve">Spreadsheet 1- </w:t>
      </w:r>
      <w:r w:rsidR="0013459B" w:rsidRPr="00AB7533">
        <w:t>Results collection table for NR SCM A1, V09_MTK2_Ericsson2</w:t>
      </w:r>
    </w:p>
    <w:p w14:paraId="33D267A5" w14:textId="69339809" w:rsidR="00AB28B3" w:rsidRPr="00AB7533" w:rsidRDefault="00AB28B3" w:rsidP="00AB28B3">
      <w:r w:rsidRPr="00AB7533">
        <w:t>-</w:t>
      </w:r>
      <w:r w:rsidRPr="00AB7533">
        <w:tab/>
      </w:r>
      <w:r w:rsidR="00A62304" w:rsidRPr="00AB7533">
        <w:t>Spreadsheet 2</w:t>
      </w:r>
      <w:r w:rsidR="00F1339A">
        <w:t xml:space="preserve"> </w:t>
      </w:r>
      <w:r w:rsidR="00A62304" w:rsidRPr="00AB7533">
        <w:t xml:space="preserve">- </w:t>
      </w:r>
      <w:r w:rsidR="002217E5" w:rsidRPr="00AB7533">
        <w:t>Results collection table for NR SCM A2, V04 Nok BT</w:t>
      </w:r>
    </w:p>
    <w:p w14:paraId="6B00F488" w14:textId="10AE56C5" w:rsidR="007702D4" w:rsidRDefault="00464ED9" w:rsidP="00AB28B3">
      <w:r w:rsidRPr="00F718D0">
        <w:t xml:space="preserve">The format of the </w:t>
      </w:r>
      <w:r>
        <w:t>spreadsheets</w:t>
      </w:r>
      <w:r w:rsidRPr="00F718D0">
        <w:t xml:space="preserve"> is expected to be updated for Simulation Results Collection table for the TR38.753 and conclusions of the SI.</w:t>
      </w:r>
    </w:p>
    <w:p w14:paraId="5EE05FC0" w14:textId="53E2541B" w:rsidR="007461B3" w:rsidRDefault="00A90ED8" w:rsidP="00AB28B3">
      <w:r>
        <w:t>R</w:t>
      </w:r>
      <w:r w:rsidR="007461B3">
        <w:t xml:space="preserve">esults </w:t>
      </w:r>
      <w:r>
        <w:t xml:space="preserve">provided in </w:t>
      </w:r>
      <w:r w:rsidR="00AD019B" w:rsidRPr="00AD019B">
        <w:t>R4-2501998</w:t>
      </w:r>
      <w:r w:rsidR="00AD019B">
        <w:t xml:space="preserve"> </w:t>
      </w:r>
      <w:r>
        <w:t>were not integrated in the Spreadsheet 2</w:t>
      </w:r>
      <w:r w:rsidR="008E386E">
        <w:t xml:space="preserve"> during the meeting.</w:t>
      </w:r>
    </w:p>
    <w:p w14:paraId="3E76CBA2" w14:textId="33FDFAD0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3E76CBA3" w14:textId="5CFBCF94" w:rsidR="00011E65" w:rsidRDefault="00D30F30">
      <w:pPr>
        <w:rPr>
          <w:lang w:val="en-GB"/>
        </w:rPr>
      </w:pPr>
      <w:r w:rsidRPr="008D4177">
        <w:rPr>
          <w:lang w:val="en-GB"/>
        </w:rPr>
        <w:t>This</w:t>
      </w:r>
      <w:r w:rsidR="003220AA">
        <w:rPr>
          <w:lang w:val="en-GB"/>
        </w:rPr>
        <w:t xml:space="preserve"> contribution provides</w:t>
      </w:r>
      <w:r w:rsidR="008235FF">
        <w:rPr>
          <w:lang w:val="en-GB"/>
        </w:rPr>
        <w:t xml:space="preserve"> numerical simulation results collected during </w:t>
      </w:r>
      <w:r w:rsidR="008235FF">
        <w:t>RAN4#114</w:t>
      </w:r>
      <w:r w:rsidR="001E42FC">
        <w:rPr>
          <w:lang w:val="en-GB"/>
        </w:rPr>
        <w:t>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BC6993">
        <w:t>R4-2419782, Way Forward for [113][320] NR_SCM, RAN4#113, Nov 2024.</w:t>
      </w:r>
      <w:bookmarkEnd w:id="2"/>
      <w:bookmarkEnd w:id="7"/>
    </w:p>
    <w:sectPr w:rsidR="00AE27D6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A21E" w14:textId="77777777" w:rsidR="00591057" w:rsidRDefault="00591057">
      <w:pPr>
        <w:spacing w:line="240" w:lineRule="auto"/>
      </w:pPr>
      <w:r>
        <w:separator/>
      </w:r>
    </w:p>
  </w:endnote>
  <w:endnote w:type="continuationSeparator" w:id="0">
    <w:p w14:paraId="736E5FDC" w14:textId="77777777" w:rsidR="00591057" w:rsidRDefault="00591057">
      <w:pPr>
        <w:spacing w:line="240" w:lineRule="auto"/>
      </w:pPr>
      <w:r>
        <w:continuationSeparator/>
      </w:r>
    </w:p>
  </w:endnote>
  <w:endnote w:type="continuationNotice" w:id="1">
    <w:p w14:paraId="4D20E3C8" w14:textId="77777777" w:rsidR="00591057" w:rsidRDefault="005910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A534F" w14:textId="77777777" w:rsidR="00591057" w:rsidRDefault="00591057">
      <w:pPr>
        <w:spacing w:after="0"/>
      </w:pPr>
      <w:r>
        <w:separator/>
      </w:r>
    </w:p>
  </w:footnote>
  <w:footnote w:type="continuationSeparator" w:id="0">
    <w:p w14:paraId="72B98A14" w14:textId="77777777" w:rsidR="00591057" w:rsidRDefault="00591057">
      <w:pPr>
        <w:spacing w:after="0"/>
      </w:pPr>
      <w:r>
        <w:continuationSeparator/>
      </w:r>
    </w:p>
  </w:footnote>
  <w:footnote w:type="continuationNotice" w:id="1">
    <w:p w14:paraId="53693500" w14:textId="77777777" w:rsidR="00591057" w:rsidRDefault="005910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02759088">
    <w:abstractNumId w:val="5"/>
  </w:num>
  <w:num w:numId="2" w16cid:durableId="1027365826">
    <w:abstractNumId w:val="1"/>
  </w:num>
  <w:num w:numId="3" w16cid:durableId="994257273">
    <w:abstractNumId w:val="3"/>
  </w:num>
  <w:num w:numId="4" w16cid:durableId="1554653223">
    <w:abstractNumId w:val="2"/>
  </w:num>
  <w:num w:numId="5" w16cid:durableId="1904486159">
    <w:abstractNumId w:val="0"/>
  </w:num>
  <w:num w:numId="6" w16cid:durableId="1175075849">
    <w:abstractNumId w:val="4"/>
  </w:num>
  <w:num w:numId="7" w16cid:durableId="1702897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2B5A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2F9A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20EA"/>
    <w:rsid w:val="000E4990"/>
    <w:rsid w:val="000E5DED"/>
    <w:rsid w:val="000E631B"/>
    <w:rsid w:val="000E78EC"/>
    <w:rsid w:val="000E7D7D"/>
    <w:rsid w:val="000F0238"/>
    <w:rsid w:val="000F03A3"/>
    <w:rsid w:val="000F176C"/>
    <w:rsid w:val="000F1CC7"/>
    <w:rsid w:val="000F2084"/>
    <w:rsid w:val="000F4E7C"/>
    <w:rsid w:val="000F4FCE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476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59B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0AC"/>
    <w:rsid w:val="001A33CB"/>
    <w:rsid w:val="001A3BA4"/>
    <w:rsid w:val="001A3CE7"/>
    <w:rsid w:val="001A44B8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7E5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47F9A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5AF2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0AA"/>
    <w:rsid w:val="00322CCB"/>
    <w:rsid w:val="003231E8"/>
    <w:rsid w:val="00323F28"/>
    <w:rsid w:val="003248A2"/>
    <w:rsid w:val="0032499A"/>
    <w:rsid w:val="0032652A"/>
    <w:rsid w:val="00326582"/>
    <w:rsid w:val="00326D6C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6D6A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86A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2A5"/>
    <w:rsid w:val="004526D3"/>
    <w:rsid w:val="004543A2"/>
    <w:rsid w:val="004544C6"/>
    <w:rsid w:val="00454B06"/>
    <w:rsid w:val="00454D94"/>
    <w:rsid w:val="0045592D"/>
    <w:rsid w:val="00456E4E"/>
    <w:rsid w:val="00456FFA"/>
    <w:rsid w:val="004579CA"/>
    <w:rsid w:val="00460C4C"/>
    <w:rsid w:val="00460FA6"/>
    <w:rsid w:val="004616C1"/>
    <w:rsid w:val="004635D6"/>
    <w:rsid w:val="004637BB"/>
    <w:rsid w:val="00463B3F"/>
    <w:rsid w:val="00463BF5"/>
    <w:rsid w:val="00464618"/>
    <w:rsid w:val="00464ED9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7054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273E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27DE"/>
    <w:rsid w:val="005836F8"/>
    <w:rsid w:val="00584CCA"/>
    <w:rsid w:val="005855AA"/>
    <w:rsid w:val="005860C3"/>
    <w:rsid w:val="005876E0"/>
    <w:rsid w:val="0059045E"/>
    <w:rsid w:val="00591057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774"/>
    <w:rsid w:val="005A7A47"/>
    <w:rsid w:val="005B05D6"/>
    <w:rsid w:val="005B1923"/>
    <w:rsid w:val="005B3262"/>
    <w:rsid w:val="005B384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C6746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4FDF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2FDD"/>
    <w:rsid w:val="006C3095"/>
    <w:rsid w:val="006C397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1B3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2D4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5FF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165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86E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2216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7C6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45F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304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0ED8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8B3"/>
    <w:rsid w:val="00AB2D03"/>
    <w:rsid w:val="00AB37C5"/>
    <w:rsid w:val="00AB4AF1"/>
    <w:rsid w:val="00AB7533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D00AD"/>
    <w:rsid w:val="00AD019B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5DC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24188"/>
    <w:rsid w:val="00B25477"/>
    <w:rsid w:val="00B2576E"/>
    <w:rsid w:val="00B25DCE"/>
    <w:rsid w:val="00B2657B"/>
    <w:rsid w:val="00B31D5E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5668"/>
    <w:rsid w:val="00BD5AC0"/>
    <w:rsid w:val="00BD6448"/>
    <w:rsid w:val="00BD7078"/>
    <w:rsid w:val="00BD71B0"/>
    <w:rsid w:val="00BD739C"/>
    <w:rsid w:val="00BE0ABE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3E26"/>
    <w:rsid w:val="00BF44DB"/>
    <w:rsid w:val="00BF4AC7"/>
    <w:rsid w:val="00BF5090"/>
    <w:rsid w:val="00BF5E23"/>
    <w:rsid w:val="00BF6D07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5A6"/>
    <w:rsid w:val="00C3464B"/>
    <w:rsid w:val="00C3706A"/>
    <w:rsid w:val="00C37A07"/>
    <w:rsid w:val="00C40D56"/>
    <w:rsid w:val="00C4131B"/>
    <w:rsid w:val="00C42AD3"/>
    <w:rsid w:val="00C4518B"/>
    <w:rsid w:val="00C45F49"/>
    <w:rsid w:val="00C4606F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B6C"/>
    <w:rsid w:val="00C55713"/>
    <w:rsid w:val="00C56106"/>
    <w:rsid w:val="00C57175"/>
    <w:rsid w:val="00C574D5"/>
    <w:rsid w:val="00C61824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468"/>
    <w:rsid w:val="00CB446F"/>
    <w:rsid w:val="00CB526B"/>
    <w:rsid w:val="00CB5585"/>
    <w:rsid w:val="00CB6526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E6E4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3E6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DC2"/>
    <w:rsid w:val="00D66ED0"/>
    <w:rsid w:val="00D673A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70E4"/>
    <w:rsid w:val="00D7751A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DB8"/>
    <w:rsid w:val="00D86E67"/>
    <w:rsid w:val="00D87071"/>
    <w:rsid w:val="00D905F0"/>
    <w:rsid w:val="00D90DC6"/>
    <w:rsid w:val="00D93A0E"/>
    <w:rsid w:val="00D95425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28F2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BC4"/>
    <w:rsid w:val="00E10E7F"/>
    <w:rsid w:val="00E11382"/>
    <w:rsid w:val="00E1146F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0C6E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39A"/>
    <w:rsid w:val="00F1362C"/>
    <w:rsid w:val="00F13DD0"/>
    <w:rsid w:val="00F15636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00C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8D0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479E"/>
    <w:rsid w:val="00F84CF6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5AE9"/>
    <w:rsid w:val="00FD6152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556944D21D441A07369B51182FF2A" ma:contentTypeVersion="8" ma:contentTypeDescription="Create a new document." ma:contentTypeScope="" ma:versionID="35301a72ca3342abbdb0a952aa91959c">
  <xsd:schema xmlns:xsd="http://www.w3.org/2001/XMLSchema" xmlns:xs="http://www.w3.org/2001/XMLSchema" xmlns:p="http://schemas.microsoft.com/office/2006/metadata/properties" xmlns:ns2="0099ee0b-cfe4-49ac-ac34-b332065db2d7" targetNamespace="http://schemas.microsoft.com/office/2006/metadata/properties" ma:root="true" ma:fieldsID="c10e91df7ed34383579310a8fe2e0f91" ns2:_="">
    <xsd:import namespace="0099ee0b-cfe4-49ac-ac34-b332065db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9ee0b-cfe4-49ac-ac34-b332065db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67605-6BA9-4F15-9588-BD05D31A6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99ee0b-cfe4-49ac-ac34-b332065db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22</TotalTime>
  <Pages>1</Pages>
  <Words>188</Words>
  <Characters>1073</Characters>
  <Application>Microsoft Office Word</Application>
  <DocSecurity>0</DocSecurity>
  <Lines>8</Lines>
  <Paragraphs>2</Paragraphs>
  <ScaleCrop>false</ScaleCrop>
  <Company>BT Plc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23</cp:revision>
  <dcterms:created xsi:type="dcterms:W3CDTF">2025-02-20T15:44:00Z</dcterms:created>
  <dcterms:modified xsi:type="dcterms:W3CDTF">2025-02-21T05:53:00Z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0x010100355556944D21D441A07369B51182FF2A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